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C4D" w:rsidRDefault="00F32C4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.95pt;margin-top:12pt;width:83.55pt;height:42.6pt;z-index:251650560" fillcolor="#f79646" strokecolor="#f2f2f2" strokeweight="3pt">
            <v:shadow on="t" type="perspective" color="#974706" opacity=".5" offset="1pt" offset2="-1pt"/>
            <v:textbox>
              <w:txbxContent>
                <w:p w:rsidR="00F32C4D" w:rsidRPr="00293559" w:rsidRDefault="00F32C4D">
                  <w:pPr>
                    <w:rPr>
                      <w:b/>
                      <w:sz w:val="32"/>
                      <w:szCs w:val="32"/>
                    </w:rPr>
                  </w:pPr>
                  <w:r w:rsidRPr="00293559">
                    <w:rPr>
                      <w:b/>
                      <w:sz w:val="32"/>
                      <w:szCs w:val="32"/>
                    </w:rPr>
                    <w:t>Capital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4" o:spid="_x0000_s1027" type="#_x0000_t75" alt="8365.jpg" style="position:absolute;left:0;text-align:left;margin-left:241.15pt;margin-top:-6.2pt;width:192.55pt;height:83.6pt;z-index:-251653632;visibility:visible">
            <v:imagedata r:id="rId6" o:title=""/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98.35pt;margin-top:-51.3pt;width:543.2pt;height:40.85pt;z-index:251663872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Cooper Black&quot;;v-text-kern:t" trim="t" fitpath="t" string="I love China."/>
          </v:shape>
        </w:pict>
      </w:r>
      <w:r>
        <w:rPr>
          <w:noProof/>
        </w:rPr>
        <w:pict>
          <v:shape id="_x0000_s1029" type="#_x0000_t202" style="position:absolute;left:0;text-align:left;margin-left:449.25pt;margin-top:2.25pt;width:95.6pt;height:77.95pt;z-index:251654656" fillcolor="#f79646" strokecolor="#f2f2f2" strokeweight="3pt">
            <v:shadow on="t" type="perspective" color="#974706" opacity=".5" offset="1pt" offset2="-1pt"/>
            <v:textbox style="mso-fit-shape-to-text:t">
              <w:txbxContent>
                <w:p w:rsidR="00F32C4D" w:rsidRPr="00293559" w:rsidRDefault="00F32C4D" w:rsidP="00266F02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Cities</w:t>
                  </w:r>
                </w:p>
              </w:txbxContent>
            </v:textbox>
          </v:shape>
        </w:pict>
      </w:r>
    </w:p>
    <w:p w:rsidR="00F32C4D" w:rsidRDefault="00F32C4D"/>
    <w:p w:rsidR="00F32C4D" w:rsidRDefault="00F32C4D"/>
    <w:p w:rsidR="00F32C4D" w:rsidRDefault="00F32C4D">
      <w:r>
        <w:rPr>
          <w:noProof/>
        </w:rPr>
        <w:pict>
          <v:shape id="_x0000_s1030" type="#_x0000_t202" style="position:absolute;left:0;text-align:left;margin-left:442.8pt;margin-top:7pt;width:279.15pt;height:83.05pt;z-index:251659776" filled="f" stroked="f">
            <v:textbox style="mso-fit-shape-to-text:t">
              <w:txbxContent>
                <w:p w:rsidR="00F32C4D" w:rsidRDefault="00F32C4D" w:rsidP="00266F0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_______ is in the _______ of </w:t>
                  </w:r>
                  <w:smartTag w:uri="urn:schemas-microsoft-com:office:smarttags" w:element="place">
                    <w:smartTag w:uri="urn:schemas-microsoft-com:office:smarttags" w:element="country-region">
                      <w:r>
                        <w:rPr>
                          <w:sz w:val="32"/>
                          <w:szCs w:val="32"/>
                        </w:rPr>
                        <w:t>China</w:t>
                      </w:r>
                    </w:smartTag>
                  </w:smartTag>
                  <w:r>
                    <w:rPr>
                      <w:sz w:val="32"/>
                      <w:szCs w:val="32"/>
                    </w:rPr>
                    <w:t>.</w:t>
                  </w:r>
                </w:p>
                <w:p w:rsidR="00F32C4D" w:rsidRDefault="00F32C4D" w:rsidP="00266F0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It’s a(n) ________ city.</w:t>
                  </w:r>
                </w:p>
                <w:p w:rsidR="00F32C4D" w:rsidRDefault="00F32C4D" w:rsidP="00266F0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_______ is in the _______ of </w:t>
                  </w:r>
                  <w:smartTag w:uri="urn:schemas-microsoft-com:office:smarttags" w:element="place">
                    <w:smartTag w:uri="urn:schemas-microsoft-com:office:smarttags" w:element="country-region">
                      <w:r>
                        <w:rPr>
                          <w:sz w:val="32"/>
                          <w:szCs w:val="32"/>
                        </w:rPr>
                        <w:t>China</w:t>
                      </w:r>
                    </w:smartTag>
                  </w:smartTag>
                  <w:r>
                    <w:rPr>
                      <w:sz w:val="32"/>
                      <w:szCs w:val="32"/>
                    </w:rPr>
                    <w:t>.</w:t>
                  </w:r>
                </w:p>
                <w:p w:rsidR="00F32C4D" w:rsidRDefault="00F32C4D" w:rsidP="00266F0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It’s a(n) ________ city.</w:t>
                  </w:r>
                </w:p>
                <w:p w:rsidR="00F32C4D" w:rsidRDefault="00F32C4D" w:rsidP="00266F0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_____________________________</w:t>
                  </w:r>
                </w:p>
                <w:p w:rsidR="00F32C4D" w:rsidRPr="00266F02" w:rsidRDefault="00F32C4D" w:rsidP="00266F0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_____________________________</w:t>
                  </w:r>
                </w:p>
              </w:txbxContent>
            </v:textbox>
          </v:shape>
        </w:pict>
      </w:r>
    </w:p>
    <w:p w:rsidR="00F32C4D" w:rsidRDefault="00F32C4D">
      <w:r>
        <w:rPr>
          <w:noProof/>
        </w:rPr>
        <w:pict>
          <v:shape id="_x0000_s1031" type="#_x0000_t202" style="position:absolute;left:0;text-align:left;margin-left:10.45pt;margin-top:5.85pt;width:279.15pt;height:83.05pt;z-index:251656704" filled="f" stroked="f">
            <v:textbox style="mso-fit-shape-to-text:t">
              <w:txbxContent>
                <w:p w:rsidR="00F32C4D" w:rsidRPr="00266F02" w:rsidRDefault="00F32C4D">
                  <w:pPr>
                    <w:rPr>
                      <w:sz w:val="32"/>
                      <w:szCs w:val="32"/>
                    </w:rPr>
                  </w:pPr>
                  <w:r w:rsidRPr="00266F02">
                    <w:rPr>
                      <w:sz w:val="32"/>
                      <w:szCs w:val="32"/>
                    </w:rPr>
                    <w:t xml:space="preserve">____________ is the capital of </w:t>
                  </w:r>
                  <w:smartTag w:uri="urn:schemas-microsoft-com:office:smarttags" w:element="place">
                    <w:smartTag w:uri="urn:schemas-microsoft-com:office:smarttags" w:element="country-region">
                      <w:r w:rsidRPr="00266F02">
                        <w:rPr>
                          <w:sz w:val="32"/>
                          <w:szCs w:val="32"/>
                        </w:rPr>
                        <w:t>China</w:t>
                      </w:r>
                    </w:smartTag>
                  </w:smartTag>
                  <w:r w:rsidRPr="00266F02">
                    <w:rPr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</w:p>
    <w:p w:rsidR="00F32C4D" w:rsidRDefault="00F32C4D"/>
    <w:p w:rsidR="00F32C4D" w:rsidRDefault="00F32C4D"/>
    <w:p w:rsidR="00F32C4D" w:rsidRDefault="00F32C4D"/>
    <w:p w:rsidR="00F32C4D" w:rsidRDefault="00F32C4D">
      <w:r>
        <w:rPr>
          <w:noProof/>
        </w:rPr>
        <w:pict>
          <v:shape id="_x0000_s1032" type="#_x0000_t202" style="position:absolute;left:0;text-align:left;margin-left:362.3pt;margin-top:240.45pt;width:372.6pt;height:102.75pt;z-index:251660800" filled="f" stroked="f">
            <v:textbox>
              <w:txbxContent>
                <w:p w:rsidR="00F32C4D" w:rsidRDefault="00F32C4D" w:rsidP="00266F0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I like </w:t>
                  </w:r>
                  <w:smartTag w:uri="urn:schemas-microsoft-com:office:smarttags" w:element="place">
                    <w:smartTag w:uri="urn:schemas-microsoft-com:office:smarttags" w:element="country-region">
                      <w:r>
                        <w:rPr>
                          <w:sz w:val="32"/>
                          <w:szCs w:val="32"/>
                        </w:rPr>
                        <w:t>China</w:t>
                      </w:r>
                    </w:smartTag>
                  </w:smartTag>
                  <w:r>
                    <w:rPr>
                      <w:sz w:val="32"/>
                      <w:szCs w:val="32"/>
                    </w:rPr>
                    <w:t xml:space="preserve"> because I like _____________.</w:t>
                  </w:r>
                </w:p>
                <w:p w:rsidR="00F32C4D" w:rsidRPr="00266F02" w:rsidRDefault="00F32C4D" w:rsidP="00266F0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It’s / They’re very ____________________.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252pt;margin-top:15.6pt;width:179.25pt;height:153pt;z-index:251651584" strokecolor="#c0504d" strokeweight="5pt">
            <v:fill r:id="rId7" o:title="" recolor="t" rotate="t" type="frame"/>
            <v:stroke linestyle="thickThin"/>
            <v:shadow color="#868686"/>
            <v:textbox>
              <w:txbxContent>
                <w:p w:rsidR="00F32C4D" w:rsidRPr="00293559" w:rsidRDefault="00F32C4D" w:rsidP="00293559">
                  <w:pPr>
                    <w:rPr>
                      <w:b/>
                      <w:sz w:val="44"/>
                      <w:szCs w:val="44"/>
                    </w:rPr>
                  </w:pPr>
                  <w:smartTag w:uri="urn:schemas-microsoft-com:office:smarttags" w:element="place">
                    <w:smartTag w:uri="urn:schemas-microsoft-com:office:smarttags" w:element="country-region">
                      <w:r w:rsidRPr="00293559">
                        <w:rPr>
                          <w:b/>
                          <w:sz w:val="44"/>
                          <w:szCs w:val="44"/>
                        </w:rPr>
                        <w:t>China</w:t>
                      </w:r>
                    </w:smartTag>
                  </w:smartTag>
                </w:p>
              </w:txbxContent>
            </v:textbox>
          </v:shape>
        </w:pict>
      </w:r>
      <w:r>
        <w:rPr>
          <w:noProof/>
        </w:rPr>
        <w:pict>
          <v:oval id="_x0000_s1034" style="position:absolute;left:0;text-align:left;margin-left:458.85pt;margin-top:123.45pt;width:263.1pt;height:56.15pt;z-index:251664896" fillcolor="#92cddc" strokecolor="#92cddc" strokeweight="1pt">
            <v:fill color2="#daeef3" angle="-45" focus="-50%" type="gradient"/>
            <v:shadow on="t" type="perspective" color="#205867" opacity=".5" offset="1pt" offset2="-3pt"/>
            <v:textbox>
              <w:txbxContent>
                <w:p w:rsidR="00F32C4D" w:rsidRDefault="00F32C4D">
                  <w:r w:rsidRPr="004B593B">
                    <w:rPr>
                      <w:b/>
                      <w:color w:val="000000"/>
                      <w:sz w:val="22"/>
                    </w:rPr>
                    <w:t xml:space="preserve">Tips: </w:t>
                  </w:r>
                  <w:r>
                    <w:t>big, new, old, beautiful, delicious,</w:t>
                  </w:r>
                </w:p>
                <w:p w:rsidR="00F32C4D" w:rsidRDefault="00F32C4D">
                  <w:r>
                    <w:t xml:space="preserve">    nice, cute, clever,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35" type="#_x0000_t202" style="position:absolute;left:0;text-align:left;margin-left:10.45pt;margin-top:87.3pt;width:279.15pt;height:83.05pt;z-index:251657728" filled="f" stroked="f">
            <v:textbox style="mso-fit-shape-to-text:t">
              <w:txbxContent>
                <w:p w:rsidR="00F32C4D" w:rsidRPr="00266F02" w:rsidRDefault="00F32C4D" w:rsidP="00266F0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Chinese people speak _______.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left:0;text-align:left;margin-left:13.5pt;margin-top:22.35pt;width:95.6pt;height:77.2pt;z-index:251652608" fillcolor="#f79646" strokecolor="#f2f2f2" strokeweight="3pt">
            <v:shadow on="t" type="perspective" color="#974706" opacity=".5" offset="1pt" offset2="-1pt"/>
            <v:textbox style="mso-fit-shape-to-text:t">
              <w:txbxContent>
                <w:p w:rsidR="00F32C4D" w:rsidRPr="00293559" w:rsidRDefault="00F32C4D" w:rsidP="00293559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Language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left:0;text-align:left;margin-left:6.4pt;margin-top:200.85pt;width:355.9pt;height:83.05pt;z-index:251658752" filled="f" stroked="f">
            <v:textbox style="mso-fit-shape-to-text:t">
              <w:txbxContent>
                <w:p w:rsidR="00F32C4D" w:rsidRDefault="00F32C4D" w:rsidP="00266F0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________ live in ____________.</w:t>
                  </w:r>
                </w:p>
                <w:p w:rsidR="00F32C4D" w:rsidRDefault="00F32C4D" w:rsidP="00266F0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They’re _________________.</w:t>
                  </w:r>
                </w:p>
                <w:p w:rsidR="00F32C4D" w:rsidRDefault="00F32C4D" w:rsidP="00266F0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They eat __________.</w:t>
                  </w:r>
                </w:p>
                <w:p w:rsidR="00F32C4D" w:rsidRPr="00266F02" w:rsidRDefault="00F32C4D" w:rsidP="00266F02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I like them because __________________.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left:0;text-align:left;margin-left:13.8pt;margin-top:150.75pt;width:95.6pt;height:77.95pt;z-index:251653632" fillcolor="#f79646" strokecolor="#f2f2f2" strokeweight="3pt">
            <v:shadow on="t" type="perspective" color="#974706" opacity=".5" offset="1pt" offset2="-1pt"/>
            <v:textbox style="mso-fit-shape-to-text:t">
              <w:txbxContent>
                <w:p w:rsidR="00F32C4D" w:rsidRPr="00293559" w:rsidRDefault="00F32C4D" w:rsidP="00293559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Animal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left:0;text-align:left;margin-left:449.25pt;margin-top:192.95pt;width:133.45pt;height:77.95pt;z-index:251655680" fillcolor="#f79646" strokecolor="#f2f2f2" strokeweight="3pt">
            <v:shadow on="t" type="perspective" color="#974706" opacity=".5" offset="1pt" offset2="-1pt"/>
            <v:textbox style="mso-fit-shape-to-text:t">
              <w:txbxContent>
                <w:p w:rsidR="00F32C4D" w:rsidRPr="00293559" w:rsidRDefault="00F32C4D" w:rsidP="00266F02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Reasons(</w:t>
                  </w:r>
                  <w:r>
                    <w:rPr>
                      <w:rFonts w:hint="eastAsia"/>
                      <w:b/>
                      <w:sz w:val="32"/>
                      <w:szCs w:val="32"/>
                    </w:rPr>
                    <w:t>原因</w:t>
                  </w:r>
                  <w:r>
                    <w:rPr>
                      <w:b/>
                      <w:sz w:val="32"/>
                      <w:szCs w:val="32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图片 3" o:spid="_x0000_s1040" type="#_x0000_t75" alt="2008219172229687_2.jpg" style="position:absolute;left:0;text-align:left;margin-left:241.5pt;margin-top:211.5pt;width:96pt;height:90pt;z-index:251661824;visibility:visible">
            <v:imagedata r:id="rId8" o:title=""/>
          </v:shape>
        </w:pict>
      </w:r>
    </w:p>
    <w:sectPr w:rsidR="00F32C4D" w:rsidSect="008061BB">
      <w:pgSz w:w="16838" w:h="11906" w:orient="landscape"/>
      <w:pgMar w:top="1800" w:right="1440" w:bottom="1800" w:left="1440" w:header="851" w:footer="992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C4D" w:rsidRDefault="00F32C4D" w:rsidP="008061BB">
      <w:r>
        <w:separator/>
      </w:r>
    </w:p>
  </w:endnote>
  <w:endnote w:type="continuationSeparator" w:id="0">
    <w:p w:rsidR="00F32C4D" w:rsidRDefault="00F32C4D" w:rsidP="00806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C4D" w:rsidRDefault="00F32C4D" w:rsidP="008061BB">
      <w:r>
        <w:separator/>
      </w:r>
    </w:p>
  </w:footnote>
  <w:footnote w:type="continuationSeparator" w:id="0">
    <w:p w:rsidR="00F32C4D" w:rsidRDefault="00F32C4D" w:rsidP="008061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499C"/>
    <w:rsid w:val="000C1B9F"/>
    <w:rsid w:val="00152E91"/>
    <w:rsid w:val="001D4042"/>
    <w:rsid w:val="00266F02"/>
    <w:rsid w:val="00293559"/>
    <w:rsid w:val="004B593B"/>
    <w:rsid w:val="005B4F32"/>
    <w:rsid w:val="007E347A"/>
    <w:rsid w:val="008061BB"/>
    <w:rsid w:val="008C499C"/>
    <w:rsid w:val="00A24298"/>
    <w:rsid w:val="00B9732E"/>
    <w:rsid w:val="00BF5880"/>
    <w:rsid w:val="00CE1A83"/>
    <w:rsid w:val="00E53A70"/>
    <w:rsid w:val="00EB1250"/>
    <w:rsid w:val="00F32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47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C499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499C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B9732E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8061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61B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061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61B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3</Words>
  <Characters>21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2015-06-09T06:42:00Z</dcterms:created>
  <dcterms:modified xsi:type="dcterms:W3CDTF">2015-06-09T09:15:00Z</dcterms:modified>
</cp:coreProperties>
</file>